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5AA" w:rsidRDefault="003405AA" w:rsidP="003405AA">
      <w:r>
        <w:rPr>
          <w:u w:val="single"/>
        </w:rPr>
        <w:t>Alice BEAUMONT</w:t>
      </w:r>
      <w:r>
        <w:t xml:space="preserve">       (fl.1480)</w:t>
      </w:r>
    </w:p>
    <w:p w:rsidR="003405AA" w:rsidRDefault="003405AA" w:rsidP="003405AA"/>
    <w:p w:rsidR="003405AA" w:rsidRDefault="003405AA" w:rsidP="003405AA"/>
    <w:p w:rsidR="003405AA" w:rsidRDefault="003405AA" w:rsidP="003405AA">
      <w:r>
        <w:t xml:space="preserve">Daughter of Thomas Beaumont of </w:t>
      </w:r>
      <w:proofErr w:type="gramStart"/>
      <w:r>
        <w:t>Whitley(</w:t>
      </w:r>
      <w:proofErr w:type="gramEnd"/>
      <w:r>
        <w:t xml:space="preserve">d.1495)(q.v.) and his wife, Elizabeth Neville(q.v.).  </w:t>
      </w:r>
      <w:proofErr w:type="gramStart"/>
      <w:r>
        <w:t>(I.G.I.)</w:t>
      </w:r>
      <w:proofErr w:type="gramEnd"/>
    </w:p>
    <w:p w:rsidR="003405AA" w:rsidRDefault="003405AA" w:rsidP="003405AA">
      <w:r>
        <w:t xml:space="preserve">= Thomas Saville of </w:t>
      </w:r>
      <w:proofErr w:type="gramStart"/>
      <w:r>
        <w:t>Whitley(</w:t>
      </w:r>
      <w:proofErr w:type="gramEnd"/>
      <w:r>
        <w:t xml:space="preserve">q.v.).   </w:t>
      </w:r>
      <w:proofErr w:type="gramStart"/>
      <w:r>
        <w:t>(ibid.)</w:t>
      </w:r>
      <w:proofErr w:type="gramEnd"/>
    </w:p>
    <w:p w:rsidR="003405AA" w:rsidRDefault="003405AA" w:rsidP="003405AA"/>
    <w:p w:rsidR="003405AA" w:rsidRDefault="003405AA" w:rsidP="003405AA"/>
    <w:p w:rsidR="00E47068" w:rsidRPr="00C009D8" w:rsidRDefault="003405AA" w:rsidP="003405AA">
      <w:pPr>
        <w:pStyle w:val="NoSpacing"/>
      </w:pPr>
      <w:r>
        <w:t>18 January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05AA" w:rsidRDefault="003405AA" w:rsidP="00920DE3">
      <w:r>
        <w:separator/>
      </w:r>
    </w:p>
  </w:endnote>
  <w:endnote w:type="continuationSeparator" w:id="0">
    <w:p w:rsidR="003405AA" w:rsidRDefault="003405AA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05AA" w:rsidRDefault="003405AA" w:rsidP="00920DE3">
      <w:r>
        <w:separator/>
      </w:r>
    </w:p>
  </w:footnote>
  <w:footnote w:type="continuationSeparator" w:id="0">
    <w:p w:rsidR="003405AA" w:rsidRDefault="003405AA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05AA"/>
    <w:rsid w:val="00120749"/>
    <w:rsid w:val="003405A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05A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05A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2015-01-28T20:03:00Z</dcterms:created>
  <dcterms:modified xsi:type="dcterms:W3CDTF">2015-01-28T20:03:00Z</dcterms:modified>
</cp:coreProperties>
</file>